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50BDB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50BD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50B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50B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50B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50B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50B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50BDB">
        <w:rPr>
          <w:b w:val="0"/>
        </w:rPr>
        <w:t xml:space="preserve"> 29/2307-21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50BDB" w:rsidP="00232C8F">
            <w:r>
              <w:t>Преподаватель (профессионального цикла по направлениям : правоохранительная деятельность)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50BDB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50BDB" w:rsidRPr="00E50BDB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50BDB" w:rsidRPr="00E50BDB">
        <w:rPr>
          <w:rStyle w:val="aa"/>
        </w:rPr>
        <w:t>2;  29/2307-21, 30/2307-21А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50BDB" w:rsidRPr="00E50BDB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50BD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50BDB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50BDB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50BDB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50BDB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50BDB" w:rsidP="00BA30DE">
            <w:pPr>
              <w:jc w:val="center"/>
            </w:pPr>
            <w:r>
              <w:t>051-788-506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  <w:r>
              <w:t>050-079-024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  <w:tr w:rsidR="00E50BD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50BDB" w:rsidRDefault="00E50BD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BDB" w:rsidRPr="00D15B1E" w:rsidRDefault="00E50BDB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50BDB" w:rsidRPr="00E50BDB">
        <w:rPr>
          <w:rStyle w:val="aa"/>
        </w:rPr>
        <w:t xml:space="preserve"> ПК, блендер, миксер, электрическая мясорубка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50BDB" w:rsidRPr="00E50BDB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6452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645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645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50BD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6452D" w:rsidRPr="00D6452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6452D" w:rsidRPr="00D6452D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5B2042" w:rsidRDefault="005B2042" w:rsidP="003C5C39"/>
    <w:p w:rsidR="005B2042" w:rsidRDefault="005B2042" w:rsidP="003C5C39"/>
    <w:p w:rsidR="005B2042" w:rsidRDefault="005B2042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50BD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D6452D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D6452D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50BD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0BDB" w:rsidRPr="00E50BDB" w:rsidRDefault="00E50BDB" w:rsidP="004E51DC">
            <w:pPr>
              <w:pStyle w:val="a8"/>
            </w:pPr>
          </w:p>
        </w:tc>
      </w:tr>
      <w:tr w:rsidR="00E50BDB" w:rsidRPr="00E50BDB" w:rsidTr="00E50BD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50BDB" w:rsidRPr="00E50BDB" w:rsidRDefault="00E50BDB" w:rsidP="00EF07A3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50BDB" w:rsidRPr="00E50BDB" w:rsidRDefault="00E50BDB" w:rsidP="004E51DC">
            <w:pPr>
              <w:pStyle w:val="a8"/>
              <w:rPr>
                <w:vertAlign w:val="superscript"/>
              </w:rPr>
            </w:pPr>
            <w:r w:rsidRPr="00E50BDB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50BD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6452D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6452D" w:rsidRPr="00D6452D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29/2307-21, 30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2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9/2307-21 "/>
    <w:docVar w:name="oborud" w:val=" ПК, блендер, миксер, электрическая мясоруб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A437111F7174002ABD797E7DE4F48AA"/>
    <w:docVar w:name="rm_id" w:val="6734"/>
    <w:docVar w:name="rm_name" w:val="                                          "/>
    <w:docVar w:name="rm_number" w:val=" 2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1A64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03C97"/>
    <w:rsid w:val="0083263D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54969"/>
    <w:rsid w:val="00D568EE"/>
    <w:rsid w:val="00D6452D"/>
    <w:rsid w:val="00D76DF8"/>
    <w:rsid w:val="00DB1272"/>
    <w:rsid w:val="00DB5302"/>
    <w:rsid w:val="00DD6B1F"/>
    <w:rsid w:val="00E124F4"/>
    <w:rsid w:val="00E36337"/>
    <w:rsid w:val="00E3784F"/>
    <w:rsid w:val="00E43EDA"/>
    <w:rsid w:val="00E50BDB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2022-02-17T06:17:00Z</dcterms:created>
  <dcterms:modified xsi:type="dcterms:W3CDTF">2022-02-18T08:23:00Z</dcterms:modified>
</cp:coreProperties>
</file>